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66E" w:rsidRDefault="0012266E" w:rsidP="0012266E">
      <w:pPr>
        <w:rPr>
          <w:sz w:val="26"/>
          <w:szCs w:val="26"/>
          <w:lang w:val="uk-UA"/>
        </w:rPr>
      </w:pPr>
    </w:p>
    <w:p w:rsidR="002E786A" w:rsidRDefault="002E786A" w:rsidP="0012266E">
      <w:pPr>
        <w:rPr>
          <w:sz w:val="26"/>
          <w:szCs w:val="26"/>
          <w:lang w:val="uk-UA"/>
        </w:rPr>
      </w:pPr>
    </w:p>
    <w:p w:rsidR="002E786A" w:rsidRPr="00CC60D6" w:rsidRDefault="002E786A" w:rsidP="0012266E">
      <w:pPr>
        <w:rPr>
          <w:sz w:val="28"/>
          <w:szCs w:val="28"/>
          <w:lang w:val="uk-UA"/>
        </w:rPr>
      </w:pPr>
    </w:p>
    <w:p w:rsidR="0012266E" w:rsidRPr="00CC60D6" w:rsidRDefault="002E786A" w:rsidP="0012266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="0012266E" w:rsidRPr="00CC60D6">
        <w:rPr>
          <w:sz w:val="28"/>
          <w:szCs w:val="28"/>
          <w:lang w:val="uk-UA"/>
        </w:rPr>
        <w:t>озподіл</w:t>
      </w:r>
    </w:p>
    <w:p w:rsidR="0012266E" w:rsidRPr="00CC60D6" w:rsidRDefault="005B5B81" w:rsidP="0012266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витратних матеріалів для автоматичного </w:t>
      </w:r>
      <w:proofErr w:type="spellStart"/>
      <w:r>
        <w:rPr>
          <w:sz w:val="28"/>
          <w:szCs w:val="28"/>
          <w:lang w:val="uk-UA"/>
        </w:rPr>
        <w:t>цитаферезу</w:t>
      </w:r>
      <w:proofErr w:type="spellEnd"/>
    </w:p>
    <w:p w:rsidR="0012266E" w:rsidRDefault="0012266E" w:rsidP="0012266E">
      <w:pPr>
        <w:jc w:val="center"/>
        <w:rPr>
          <w:sz w:val="26"/>
          <w:szCs w:val="26"/>
          <w:lang w:val="uk-UA"/>
        </w:rPr>
      </w:pPr>
    </w:p>
    <w:tbl>
      <w:tblPr>
        <w:tblStyle w:val="a3"/>
        <w:tblW w:w="5068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77"/>
        <w:gridCol w:w="1960"/>
        <w:gridCol w:w="1404"/>
        <w:gridCol w:w="1828"/>
        <w:gridCol w:w="2252"/>
        <w:gridCol w:w="1968"/>
      </w:tblGrid>
      <w:tr w:rsidR="002E786A" w:rsidRPr="00487446" w:rsidTr="002E786A">
        <w:tc>
          <w:tcPr>
            <w:tcW w:w="289" w:type="pct"/>
            <w:vAlign w:val="center"/>
          </w:tcPr>
          <w:p w:rsidR="002E786A" w:rsidRPr="00333588" w:rsidRDefault="002E786A" w:rsidP="001834F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981" w:type="pct"/>
            <w:vAlign w:val="center"/>
          </w:tcPr>
          <w:p w:rsidR="002E786A" w:rsidRPr="0032537D" w:rsidRDefault="002E786A" w:rsidP="001834F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Назва витратних матеріалів</w:t>
            </w:r>
          </w:p>
        </w:tc>
        <w:tc>
          <w:tcPr>
            <w:tcW w:w="703" w:type="pct"/>
            <w:vAlign w:val="center"/>
          </w:tcPr>
          <w:p w:rsidR="002E786A" w:rsidRPr="0032537D" w:rsidRDefault="002E786A" w:rsidP="001834F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915" w:type="pct"/>
            <w:vAlign w:val="center"/>
          </w:tcPr>
          <w:p w:rsidR="002E786A" w:rsidRPr="0032537D" w:rsidRDefault="002E786A" w:rsidP="001834F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Серія</w:t>
            </w:r>
          </w:p>
        </w:tc>
        <w:tc>
          <w:tcPr>
            <w:tcW w:w="1127" w:type="pct"/>
            <w:vAlign w:val="center"/>
          </w:tcPr>
          <w:p w:rsidR="002E786A" w:rsidRPr="002E786A" w:rsidRDefault="002E786A" w:rsidP="0032537D">
            <w:pPr>
              <w:jc w:val="center"/>
            </w:pPr>
            <w:r w:rsidRPr="005B5B81">
              <w:rPr>
                <w:lang w:val="uk-UA"/>
              </w:rPr>
              <w:t>Кому</w:t>
            </w:r>
          </w:p>
          <w:p w:rsidR="002E786A" w:rsidRPr="00333588" w:rsidRDefault="002E786A" w:rsidP="0032537D">
            <w:pPr>
              <w:jc w:val="center"/>
            </w:pPr>
            <w:proofErr w:type="spellStart"/>
            <w:r w:rsidRPr="005B5B81">
              <w:rPr>
                <w:lang w:val="uk-UA"/>
              </w:rPr>
              <w:t>нальний</w:t>
            </w:r>
            <w:proofErr w:type="spellEnd"/>
            <w:r w:rsidRPr="005B5B81">
              <w:rPr>
                <w:lang w:val="uk-UA"/>
              </w:rPr>
              <w:t xml:space="preserve"> заклад «Криво</w:t>
            </w:r>
          </w:p>
          <w:p w:rsidR="002E786A" w:rsidRPr="0032537D" w:rsidRDefault="002E786A" w:rsidP="0032537D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5B5B81">
              <w:rPr>
                <w:lang w:val="uk-UA"/>
              </w:rPr>
              <w:t>різька</w:t>
            </w:r>
            <w:proofErr w:type="spellEnd"/>
            <w:r w:rsidRPr="005B5B81">
              <w:rPr>
                <w:lang w:val="uk-UA"/>
              </w:rPr>
              <w:t xml:space="preserve"> станція переливання крові» ДОР</w:t>
            </w:r>
          </w:p>
        </w:tc>
        <w:tc>
          <w:tcPr>
            <w:tcW w:w="985" w:type="pct"/>
          </w:tcPr>
          <w:p w:rsidR="002E786A" w:rsidRPr="0032537D" w:rsidRDefault="002E786A" w:rsidP="001834F8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5B5B81">
              <w:rPr>
                <w:lang w:val="uk-UA"/>
              </w:rPr>
              <w:t>Комуналь</w:t>
            </w:r>
            <w:proofErr w:type="spellEnd"/>
            <w:r>
              <w:rPr>
                <w:lang w:val="uk-UA"/>
              </w:rPr>
              <w:t xml:space="preserve"> </w:t>
            </w:r>
            <w:r w:rsidRPr="005B5B81">
              <w:rPr>
                <w:lang w:val="uk-UA"/>
              </w:rPr>
              <w:t xml:space="preserve">ний заклад «Дніпропетровська міська </w:t>
            </w:r>
            <w:proofErr w:type="spellStart"/>
            <w:r w:rsidRPr="005B5B81">
              <w:rPr>
                <w:lang w:val="uk-UA"/>
              </w:rPr>
              <w:t>багатопро</w:t>
            </w:r>
            <w:proofErr w:type="spellEnd"/>
            <w:r>
              <w:rPr>
                <w:lang w:val="uk-UA"/>
              </w:rPr>
              <w:t xml:space="preserve">   </w:t>
            </w:r>
            <w:proofErr w:type="spellStart"/>
            <w:r w:rsidRPr="005B5B81">
              <w:rPr>
                <w:lang w:val="uk-UA"/>
              </w:rPr>
              <w:t>фільна</w:t>
            </w:r>
            <w:proofErr w:type="spellEnd"/>
            <w:r w:rsidRPr="005B5B81">
              <w:rPr>
                <w:lang w:val="uk-UA"/>
              </w:rPr>
              <w:t xml:space="preserve"> клінічна лікарня </w:t>
            </w:r>
            <w:r>
              <w:rPr>
                <w:lang w:val="uk-UA"/>
              </w:rPr>
              <w:t xml:space="preserve">               </w:t>
            </w:r>
            <w:r w:rsidRPr="005B5B81">
              <w:rPr>
                <w:lang w:val="uk-UA"/>
              </w:rPr>
              <w:t>№ 4» ДОР</w:t>
            </w:r>
          </w:p>
        </w:tc>
      </w:tr>
      <w:tr w:rsidR="002E786A" w:rsidRPr="0032537D" w:rsidTr="002E786A">
        <w:tc>
          <w:tcPr>
            <w:tcW w:w="289" w:type="pct"/>
            <w:vAlign w:val="center"/>
          </w:tcPr>
          <w:p w:rsidR="002E786A" w:rsidRPr="002E786A" w:rsidRDefault="002E786A" w:rsidP="00072D9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981" w:type="pct"/>
            <w:vAlign w:val="center"/>
          </w:tcPr>
          <w:p w:rsidR="002E786A" w:rsidRDefault="002E786A" w:rsidP="0033358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Комплект </w:t>
            </w:r>
            <w:r>
              <w:rPr>
                <w:sz w:val="26"/>
                <w:szCs w:val="26"/>
                <w:lang w:val="en-US"/>
              </w:rPr>
              <w:t>C</w:t>
            </w:r>
            <w:r w:rsidRPr="0033358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en-US"/>
              </w:rPr>
              <w:t>L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тромбоцитаферез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(зберігання 5 діб</w:t>
            </w:r>
          </w:p>
          <w:p w:rsidR="002E786A" w:rsidRPr="00333588" w:rsidRDefault="002E786A" w:rsidP="00333588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pct"/>
            <w:vAlign w:val="center"/>
          </w:tcPr>
          <w:p w:rsidR="002E786A" w:rsidRDefault="002E786A" w:rsidP="0032537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комплект</w:t>
            </w:r>
          </w:p>
        </w:tc>
        <w:tc>
          <w:tcPr>
            <w:tcW w:w="915" w:type="pct"/>
            <w:vAlign w:val="center"/>
          </w:tcPr>
          <w:p w:rsidR="002E786A" w:rsidRPr="00333588" w:rsidRDefault="002E786A" w:rsidP="0033358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en-US"/>
              </w:rPr>
              <w:t>HFT272</w:t>
            </w:r>
          </w:p>
        </w:tc>
        <w:tc>
          <w:tcPr>
            <w:tcW w:w="1127" w:type="pct"/>
            <w:vAlign w:val="center"/>
          </w:tcPr>
          <w:p w:rsidR="002E786A" w:rsidRPr="0032537D" w:rsidRDefault="002E786A" w:rsidP="0033358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200</w:t>
            </w:r>
          </w:p>
        </w:tc>
        <w:tc>
          <w:tcPr>
            <w:tcW w:w="985" w:type="pct"/>
            <w:vAlign w:val="center"/>
          </w:tcPr>
          <w:p w:rsidR="002E786A" w:rsidRDefault="002E786A" w:rsidP="0033358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100</w:t>
            </w:r>
          </w:p>
        </w:tc>
      </w:tr>
    </w:tbl>
    <w:p w:rsidR="00943EB8" w:rsidRDefault="00943EB8" w:rsidP="00283D0E">
      <w:pPr>
        <w:rPr>
          <w:sz w:val="26"/>
          <w:szCs w:val="26"/>
          <w:lang w:val="uk-UA"/>
        </w:rPr>
      </w:pPr>
    </w:p>
    <w:p w:rsidR="002E786A" w:rsidRDefault="002E786A" w:rsidP="00283D0E">
      <w:pPr>
        <w:rPr>
          <w:sz w:val="26"/>
          <w:szCs w:val="26"/>
          <w:lang w:val="uk-UA"/>
        </w:rPr>
      </w:pPr>
    </w:p>
    <w:p w:rsidR="002E786A" w:rsidRDefault="002E786A" w:rsidP="00283D0E">
      <w:pPr>
        <w:rPr>
          <w:sz w:val="26"/>
          <w:szCs w:val="26"/>
          <w:lang w:val="uk-UA"/>
        </w:rPr>
      </w:pPr>
    </w:p>
    <w:p w:rsidR="002E786A" w:rsidRDefault="002E786A" w:rsidP="00283D0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Заступник директора – </w:t>
      </w:r>
    </w:p>
    <w:p w:rsidR="002E786A" w:rsidRDefault="002E786A" w:rsidP="00283D0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начальник управління                                                                                 О.П. </w:t>
      </w:r>
      <w:proofErr w:type="spellStart"/>
      <w:r>
        <w:rPr>
          <w:sz w:val="26"/>
          <w:szCs w:val="26"/>
          <w:lang w:val="uk-UA"/>
        </w:rPr>
        <w:t>Григорук</w:t>
      </w:r>
      <w:proofErr w:type="spellEnd"/>
    </w:p>
    <w:sectPr w:rsidR="002E786A" w:rsidSect="002E78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40" w:right="566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0AB" w:rsidRDefault="002F30AB">
      <w:r>
        <w:separator/>
      </w:r>
    </w:p>
  </w:endnote>
  <w:endnote w:type="continuationSeparator" w:id="0">
    <w:p w:rsidR="002F30AB" w:rsidRDefault="002F3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446" w:rsidRDefault="0048744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446" w:rsidRDefault="0048744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446" w:rsidRDefault="0048744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0AB" w:rsidRDefault="002F30AB">
      <w:r>
        <w:separator/>
      </w:r>
    </w:p>
  </w:footnote>
  <w:footnote w:type="continuationSeparator" w:id="0">
    <w:p w:rsidR="002F30AB" w:rsidRDefault="002F3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446" w:rsidRDefault="0048744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86A" w:rsidRDefault="002E786A" w:rsidP="002E786A">
    <w:pPr>
      <w:pStyle w:val="a5"/>
      <w:jc w:val="center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Додаток наказу ДОЗ ОДА</w:t>
    </w:r>
  </w:p>
  <w:p w:rsidR="002E786A" w:rsidRPr="002E786A" w:rsidRDefault="00487446" w:rsidP="002E786A">
    <w:pPr>
      <w:pStyle w:val="a5"/>
      <w:jc w:val="right"/>
      <w:rPr>
        <w:lang w:val="uk-UA"/>
      </w:rPr>
    </w:pPr>
    <w:r w:rsidRPr="00487446">
      <w:rPr>
        <w:u w:val="single"/>
        <w:lang w:val="uk-UA"/>
      </w:rPr>
      <w:t>22.01.2019</w:t>
    </w:r>
    <w:r>
      <w:rPr>
        <w:lang w:val="uk-UA"/>
      </w:rPr>
      <w:t xml:space="preserve"> </w:t>
    </w:r>
    <w:r w:rsidR="002E786A">
      <w:rPr>
        <w:lang w:val="uk-UA"/>
      </w:rPr>
      <w:t xml:space="preserve">№ </w:t>
    </w:r>
    <w:bookmarkStart w:id="0" w:name="_GoBack"/>
    <w:r w:rsidRPr="00487446">
      <w:rPr>
        <w:u w:val="single"/>
        <w:lang w:val="uk-UA"/>
      </w:rPr>
      <w:t>99/0/197-19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446" w:rsidRDefault="004874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34C5A2C"/>
    <w:multiLevelType w:val="hybridMultilevel"/>
    <w:tmpl w:val="24C04EBC"/>
    <w:lvl w:ilvl="0" w:tplc="461C0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53984"/>
    <w:rsid w:val="00071881"/>
    <w:rsid w:val="00075D68"/>
    <w:rsid w:val="00082307"/>
    <w:rsid w:val="00087933"/>
    <w:rsid w:val="000A123E"/>
    <w:rsid w:val="000C3AE7"/>
    <w:rsid w:val="000E7E68"/>
    <w:rsid w:val="000F6B0B"/>
    <w:rsid w:val="00105865"/>
    <w:rsid w:val="001072C0"/>
    <w:rsid w:val="00114BBD"/>
    <w:rsid w:val="00114BE5"/>
    <w:rsid w:val="00116342"/>
    <w:rsid w:val="0011689C"/>
    <w:rsid w:val="00120DF0"/>
    <w:rsid w:val="0012266E"/>
    <w:rsid w:val="001373F8"/>
    <w:rsid w:val="0015526D"/>
    <w:rsid w:val="00167416"/>
    <w:rsid w:val="00175700"/>
    <w:rsid w:val="001960B9"/>
    <w:rsid w:val="001B461F"/>
    <w:rsid w:val="001C7767"/>
    <w:rsid w:val="001F2131"/>
    <w:rsid w:val="001F62C8"/>
    <w:rsid w:val="001F7C22"/>
    <w:rsid w:val="002024C7"/>
    <w:rsid w:val="00240B34"/>
    <w:rsid w:val="002455D8"/>
    <w:rsid w:val="00256D70"/>
    <w:rsid w:val="002606F9"/>
    <w:rsid w:val="00282EF1"/>
    <w:rsid w:val="00283D0E"/>
    <w:rsid w:val="002A20E8"/>
    <w:rsid w:val="002C4854"/>
    <w:rsid w:val="002C5DF0"/>
    <w:rsid w:val="002C6F43"/>
    <w:rsid w:val="002C7908"/>
    <w:rsid w:val="002D0F42"/>
    <w:rsid w:val="002D46B3"/>
    <w:rsid w:val="002E786A"/>
    <w:rsid w:val="002F30AB"/>
    <w:rsid w:val="00307FEE"/>
    <w:rsid w:val="00317A30"/>
    <w:rsid w:val="0032537D"/>
    <w:rsid w:val="00326026"/>
    <w:rsid w:val="00333588"/>
    <w:rsid w:val="003412C1"/>
    <w:rsid w:val="00364228"/>
    <w:rsid w:val="003D79C0"/>
    <w:rsid w:val="003F1D02"/>
    <w:rsid w:val="00412C0F"/>
    <w:rsid w:val="004164C8"/>
    <w:rsid w:val="0042188C"/>
    <w:rsid w:val="00450BC2"/>
    <w:rsid w:val="00454836"/>
    <w:rsid w:val="004711FE"/>
    <w:rsid w:val="00480790"/>
    <w:rsid w:val="00485659"/>
    <w:rsid w:val="00487446"/>
    <w:rsid w:val="0049262F"/>
    <w:rsid w:val="00495B87"/>
    <w:rsid w:val="004B3954"/>
    <w:rsid w:val="004D622B"/>
    <w:rsid w:val="004E100E"/>
    <w:rsid w:val="004E7509"/>
    <w:rsid w:val="005023DB"/>
    <w:rsid w:val="00512F1D"/>
    <w:rsid w:val="00571914"/>
    <w:rsid w:val="00575C21"/>
    <w:rsid w:val="0058662C"/>
    <w:rsid w:val="00591686"/>
    <w:rsid w:val="005962A1"/>
    <w:rsid w:val="005A26B0"/>
    <w:rsid w:val="005B34EB"/>
    <w:rsid w:val="005B5B81"/>
    <w:rsid w:val="005B6190"/>
    <w:rsid w:val="005C29DD"/>
    <w:rsid w:val="005C2A69"/>
    <w:rsid w:val="005D053E"/>
    <w:rsid w:val="005E38EA"/>
    <w:rsid w:val="005F6D92"/>
    <w:rsid w:val="0067294D"/>
    <w:rsid w:val="00680659"/>
    <w:rsid w:val="00685F7F"/>
    <w:rsid w:val="006A36B0"/>
    <w:rsid w:val="006B2D97"/>
    <w:rsid w:val="006D44C6"/>
    <w:rsid w:val="006F1EBA"/>
    <w:rsid w:val="006F59E3"/>
    <w:rsid w:val="00703442"/>
    <w:rsid w:val="00713501"/>
    <w:rsid w:val="0071610F"/>
    <w:rsid w:val="00717B08"/>
    <w:rsid w:val="00717CA6"/>
    <w:rsid w:val="00736E8E"/>
    <w:rsid w:val="0074097E"/>
    <w:rsid w:val="00757CB5"/>
    <w:rsid w:val="00781C7F"/>
    <w:rsid w:val="007918D7"/>
    <w:rsid w:val="007A2FB0"/>
    <w:rsid w:val="007D04F5"/>
    <w:rsid w:val="007D3A48"/>
    <w:rsid w:val="007F420D"/>
    <w:rsid w:val="007F4749"/>
    <w:rsid w:val="00823808"/>
    <w:rsid w:val="008258D0"/>
    <w:rsid w:val="00834409"/>
    <w:rsid w:val="00850A9F"/>
    <w:rsid w:val="00854F08"/>
    <w:rsid w:val="00854FB7"/>
    <w:rsid w:val="0086212A"/>
    <w:rsid w:val="00870EA3"/>
    <w:rsid w:val="00873E60"/>
    <w:rsid w:val="00884571"/>
    <w:rsid w:val="00890F17"/>
    <w:rsid w:val="008D031E"/>
    <w:rsid w:val="008D7231"/>
    <w:rsid w:val="008F0016"/>
    <w:rsid w:val="009052F3"/>
    <w:rsid w:val="00913592"/>
    <w:rsid w:val="00916DF2"/>
    <w:rsid w:val="009374AE"/>
    <w:rsid w:val="00940B40"/>
    <w:rsid w:val="00943EB8"/>
    <w:rsid w:val="00966F9C"/>
    <w:rsid w:val="009E216B"/>
    <w:rsid w:val="00A0429E"/>
    <w:rsid w:val="00A052F0"/>
    <w:rsid w:val="00A1696E"/>
    <w:rsid w:val="00A17C9E"/>
    <w:rsid w:val="00A20167"/>
    <w:rsid w:val="00A55A76"/>
    <w:rsid w:val="00A615D8"/>
    <w:rsid w:val="00A6161C"/>
    <w:rsid w:val="00A840CA"/>
    <w:rsid w:val="00AA6D5C"/>
    <w:rsid w:val="00AB0A9C"/>
    <w:rsid w:val="00AD39A1"/>
    <w:rsid w:val="00B03532"/>
    <w:rsid w:val="00B03BF1"/>
    <w:rsid w:val="00B12BB6"/>
    <w:rsid w:val="00B25817"/>
    <w:rsid w:val="00B3430D"/>
    <w:rsid w:val="00B52C07"/>
    <w:rsid w:val="00B71648"/>
    <w:rsid w:val="00B73BB8"/>
    <w:rsid w:val="00B7583A"/>
    <w:rsid w:val="00BB381D"/>
    <w:rsid w:val="00BD59FA"/>
    <w:rsid w:val="00BE56C4"/>
    <w:rsid w:val="00C079F7"/>
    <w:rsid w:val="00C26EC2"/>
    <w:rsid w:val="00C27BDE"/>
    <w:rsid w:val="00C75577"/>
    <w:rsid w:val="00C83166"/>
    <w:rsid w:val="00C95853"/>
    <w:rsid w:val="00CC0A4E"/>
    <w:rsid w:val="00CC3313"/>
    <w:rsid w:val="00CC60D6"/>
    <w:rsid w:val="00CC7CA5"/>
    <w:rsid w:val="00CF61A9"/>
    <w:rsid w:val="00D320F7"/>
    <w:rsid w:val="00D43FE9"/>
    <w:rsid w:val="00D479EE"/>
    <w:rsid w:val="00D633CB"/>
    <w:rsid w:val="00D91657"/>
    <w:rsid w:val="00DC10D3"/>
    <w:rsid w:val="00DC372B"/>
    <w:rsid w:val="00DC5E7B"/>
    <w:rsid w:val="00DC703E"/>
    <w:rsid w:val="00DF37D4"/>
    <w:rsid w:val="00E05B20"/>
    <w:rsid w:val="00E0779F"/>
    <w:rsid w:val="00E25BD5"/>
    <w:rsid w:val="00E53589"/>
    <w:rsid w:val="00E911F4"/>
    <w:rsid w:val="00EA3EAA"/>
    <w:rsid w:val="00EE0D59"/>
    <w:rsid w:val="00EE4118"/>
    <w:rsid w:val="00F02D45"/>
    <w:rsid w:val="00F10DFB"/>
    <w:rsid w:val="00F17E38"/>
    <w:rsid w:val="00F646A1"/>
    <w:rsid w:val="00F70CA9"/>
    <w:rsid w:val="00F730B7"/>
    <w:rsid w:val="00F763E4"/>
    <w:rsid w:val="00F82FE6"/>
    <w:rsid w:val="00F87912"/>
    <w:rsid w:val="00F97ACC"/>
    <w:rsid w:val="00FA68B6"/>
    <w:rsid w:val="00FB612A"/>
    <w:rsid w:val="00FB633D"/>
    <w:rsid w:val="00FE0F88"/>
    <w:rsid w:val="00FE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80F26-7FC3-4CB6-B70C-C930AF2F9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4</cp:revision>
  <cp:lastPrinted>2018-12-26T13:23:00Z</cp:lastPrinted>
  <dcterms:created xsi:type="dcterms:W3CDTF">2019-01-22T14:09:00Z</dcterms:created>
  <dcterms:modified xsi:type="dcterms:W3CDTF">2019-01-28T17:49:00Z</dcterms:modified>
</cp:coreProperties>
</file>